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824" w14:textId="52252A45" w:rsidR="00565AE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F66F2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C66BA6">
        <w:rPr>
          <w:rFonts w:eastAsia="SimSun"/>
          <w:b/>
          <w:i/>
          <w:sz w:val="28"/>
          <w:lang w:val="en-US" w:eastAsia="zh-CN"/>
        </w:rPr>
        <w:t>1980</w:t>
      </w:r>
    </w:p>
    <w:p w14:paraId="4E2B7551" w14:textId="6B6B21FA" w:rsidR="00DF66F2" w:rsidRPr="00031050" w:rsidRDefault="00DF66F2" w:rsidP="00DF66F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St Julian’s, Malta,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65AEE" w14:paraId="5066000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2FF8" w14:textId="77777777" w:rsidR="00565AE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65AEE" w14:paraId="4C116E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11" w14:textId="77777777" w:rsidR="00565AE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65AEE" w14:paraId="6E3324C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3DB884C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808A1C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350B6D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71686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F4E8" w14:textId="3889FF57" w:rsidR="00565AEE" w:rsidRDefault="00C66BA6">
            <w:pPr>
              <w:pStyle w:val="CRCoverPage"/>
              <w:spacing w:after="0"/>
              <w:ind w:left="100"/>
            </w:pPr>
            <w:r w:rsidRPr="00C66BA6">
              <w:t>PRD21 CDS: NR CA FR1 intra-band non-contiguous CA_n78(2A)</w:t>
            </w:r>
          </w:p>
        </w:tc>
      </w:tr>
      <w:tr w:rsidR="00565AEE" w14:paraId="70C0F76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274C635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4E498A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6451289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F7E10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3F145" w14:textId="18F873F6" w:rsidR="00565AEE" w:rsidRDefault="00DF66F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7BCC83" w14:textId="77777777" w:rsidR="00565AEE" w:rsidRDefault="00565A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1C5BB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98C9" w14:textId="7A708430" w:rsidR="00565AEE" w:rsidRDefault="00DF66F2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>
              <w:rPr>
                <w:noProof/>
              </w:rPr>
              <w:t>5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D63F14">
              <w:rPr>
                <w:noProof/>
              </w:rPr>
              <w:t>06</w:t>
            </w:r>
          </w:p>
        </w:tc>
      </w:tr>
    </w:tbl>
    <w:p w14:paraId="189007D3" w14:textId="77777777" w:rsidR="00565AEE" w:rsidRDefault="00565A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65AEE" w14:paraId="309D2D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8D5A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89997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2BB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1FF00F8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FCB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F0D16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C66E1B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8DD3D14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7CD96A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DBDB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E538884" w14:textId="77777777" w:rsidR="00565AE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1FE5" w14:textId="0E856422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97C6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CC060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EF442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6C8AF" w14:textId="77777777" w:rsidR="00565AE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DE2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E086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0448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2C7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B0767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50013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74C083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8FB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70DAE82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86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E5054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900D62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16BDB2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78495A" w14:textId="77777777" w:rsidR="00565AE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2ECE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CA70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07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23C5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9A86ED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24712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4EC9D" w14:textId="77777777" w:rsidR="00565AE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5EC8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8277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D8C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DF54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E112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17FE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4B189" w14:textId="77777777" w:rsidR="00565AE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AED5" w14:textId="47271E60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F07F4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10F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754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E1797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F1F42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015F2" w14:textId="77777777" w:rsidR="00565AE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6AAF9" w14:textId="42C51347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E5EE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9C4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07D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99744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294A61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17505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E8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47992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336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D086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A4CEC1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369ACC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D84C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B02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DAFA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C25" w14:textId="0A1DB416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14A5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49CFBD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098F43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C9C89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4A9A" w14:textId="1D8172CC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CD50" w14:textId="77777777" w:rsidR="00565AE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347F6" w14:textId="07C54C98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C704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B790A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760D9E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F54E5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9CA9D8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09C93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14B93B6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474DE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45BF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2E8DB2F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EF29A8" w14:textId="369A7756" w:rsidR="00565AEE" w:rsidRDefault="00CE1F0B">
            <w:pPr>
              <w:pStyle w:val="CRCoverPage"/>
              <w:spacing w:after="0"/>
              <w:rPr>
                <w:lang w:val="en-US"/>
              </w:rPr>
            </w:pPr>
            <w:r w:rsidRPr="00CE1F0B">
              <w:rPr>
                <w:lang w:val="en-US"/>
              </w:rPr>
              <w:t>CA_n78(2A)</w:t>
            </w:r>
            <w:r>
              <w:rPr>
                <w:lang w:val="en-US"/>
              </w:rPr>
              <w:t xml:space="preserve"> </w:t>
            </w:r>
            <w:r w:rsidR="00DF66F2">
              <w:rPr>
                <w:lang w:val="en-US"/>
              </w:rPr>
              <w:t xml:space="preserve">with UL </w:t>
            </w:r>
            <w:r w:rsidRPr="00CE1F0B">
              <w:rPr>
                <w:lang w:val="en-US"/>
              </w:rPr>
              <w:t>CA_n78(2A)</w:t>
            </w:r>
          </w:p>
          <w:p w14:paraId="5AE981B9" w14:textId="6AA95BAC" w:rsidR="00CE1F0B" w:rsidRDefault="00CE1F0B" w:rsidP="00CE1F0B">
            <w:pPr>
              <w:pStyle w:val="CRCoverPage"/>
              <w:spacing w:after="0"/>
              <w:rPr>
                <w:lang w:val="en-US"/>
              </w:rPr>
            </w:pPr>
            <w:r w:rsidRPr="00CE1F0B">
              <w:rPr>
                <w:lang w:val="en-US"/>
              </w:rPr>
              <w:t>CA_n78(2A) BCS1</w:t>
            </w:r>
            <w:r>
              <w:rPr>
                <w:lang w:val="en-US"/>
              </w:rPr>
              <w:t xml:space="preserve"> with UL </w:t>
            </w:r>
            <w:r w:rsidRPr="00CE1F0B">
              <w:rPr>
                <w:lang w:val="en-US"/>
              </w:rPr>
              <w:t>CA_n78(2A)</w:t>
            </w:r>
          </w:p>
          <w:p w14:paraId="1A2D8CB8" w14:textId="3396F8CB" w:rsidR="00DF66F2" w:rsidRPr="00CE1F0B" w:rsidRDefault="00CE1F0B">
            <w:pPr>
              <w:pStyle w:val="CRCoverPage"/>
              <w:spacing w:after="0"/>
              <w:rPr>
                <w:lang w:val="en-US"/>
              </w:rPr>
            </w:pPr>
            <w:r w:rsidRPr="00CE1F0B">
              <w:rPr>
                <w:lang w:val="en-US"/>
              </w:rPr>
              <w:t>CA_n78(2A) BCS2</w:t>
            </w:r>
            <w:r>
              <w:rPr>
                <w:lang w:val="en-US"/>
              </w:rPr>
              <w:t xml:space="preserve"> with UL </w:t>
            </w:r>
            <w:r w:rsidRPr="00CE1F0B">
              <w:rPr>
                <w:lang w:val="en-US"/>
              </w:rPr>
              <w:t>CA_n78(2A)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C1EDF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60E539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129024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D498DE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D49EA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CD7ED3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47B2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1C480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E51F2B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E989B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E55FEB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767D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986570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57599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95959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355F69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99FBD5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1F87" w14:textId="77777777" w:rsidR="00565AE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94F58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4AF72A0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3FC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18ECBE5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144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3DB7" w14:textId="77777777" w:rsidR="00565AEE" w:rsidRDefault="00565A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F5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713638D" w14:textId="77777777" w:rsidR="00565AEE" w:rsidRDefault="00565AEE">
      <w:pPr>
        <w:pStyle w:val="CRCoverPage"/>
        <w:rPr>
          <w:lang w:val="en-US"/>
        </w:rPr>
      </w:pPr>
    </w:p>
    <w:sectPr w:rsidR="00565A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F8DA" w14:textId="77777777" w:rsidR="00E8246C" w:rsidRDefault="00E8246C">
      <w:pPr>
        <w:spacing w:after="0"/>
      </w:pPr>
      <w:r>
        <w:separator/>
      </w:r>
    </w:p>
  </w:endnote>
  <w:endnote w:type="continuationSeparator" w:id="0">
    <w:p w14:paraId="72CB6D03" w14:textId="77777777" w:rsidR="00E8246C" w:rsidRDefault="00E824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DC" w14:textId="77777777" w:rsidR="00565AE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42CAA" w14:textId="77777777" w:rsidR="00E8246C" w:rsidRDefault="00E8246C">
      <w:pPr>
        <w:spacing w:after="0"/>
      </w:pPr>
      <w:r>
        <w:separator/>
      </w:r>
    </w:p>
  </w:footnote>
  <w:footnote w:type="continuationSeparator" w:id="0">
    <w:p w14:paraId="095B7BC6" w14:textId="77777777" w:rsidR="00E8246C" w:rsidRDefault="00E824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4AC" w14:textId="77777777" w:rsidR="00565AEE" w:rsidRDefault="00565AEE">
    <w:pPr>
      <w:pStyle w:val="Header"/>
    </w:pPr>
  </w:p>
  <w:p w14:paraId="38083436" w14:textId="77777777" w:rsidR="00565AEE" w:rsidRDefault="00565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1580482">
    <w:abstractNumId w:val="3"/>
  </w:num>
  <w:num w:numId="2" w16cid:durableId="791825421">
    <w:abstractNumId w:val="5"/>
  </w:num>
  <w:num w:numId="3" w16cid:durableId="39523238">
    <w:abstractNumId w:val="1"/>
  </w:num>
  <w:num w:numId="4" w16cid:durableId="927541066">
    <w:abstractNumId w:val="4"/>
  </w:num>
  <w:num w:numId="5" w16cid:durableId="1520120827">
    <w:abstractNumId w:val="14"/>
  </w:num>
  <w:num w:numId="6" w16cid:durableId="768356110">
    <w:abstractNumId w:val="2"/>
  </w:num>
  <w:num w:numId="7" w16cid:durableId="758260415">
    <w:abstractNumId w:val="10"/>
  </w:num>
  <w:num w:numId="8" w16cid:durableId="1213494830">
    <w:abstractNumId w:val="7"/>
  </w:num>
  <w:num w:numId="9" w16cid:durableId="307757121">
    <w:abstractNumId w:val="13"/>
  </w:num>
  <w:num w:numId="10" w16cid:durableId="796491330">
    <w:abstractNumId w:val="15"/>
  </w:num>
  <w:num w:numId="11" w16cid:durableId="1991136724">
    <w:abstractNumId w:val="16"/>
  </w:num>
  <w:num w:numId="12" w16cid:durableId="471823800">
    <w:abstractNumId w:val="8"/>
  </w:num>
  <w:num w:numId="13" w16cid:durableId="1857501604">
    <w:abstractNumId w:val="9"/>
  </w:num>
  <w:num w:numId="14" w16cid:durableId="1788545255">
    <w:abstractNumId w:val="6"/>
  </w:num>
  <w:num w:numId="15" w16cid:durableId="1059284425">
    <w:abstractNumId w:val="12"/>
  </w:num>
  <w:num w:numId="16" w16cid:durableId="979071710">
    <w:abstractNumId w:val="0"/>
  </w:num>
  <w:num w:numId="17" w16cid:durableId="131140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74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5F7F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AEE"/>
    <w:rsid w:val="005803B9"/>
    <w:rsid w:val="00581571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091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5547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B71D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66BA6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0B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5975"/>
    <w:rsid w:val="00D61995"/>
    <w:rsid w:val="00D63C2C"/>
    <w:rsid w:val="00D63F14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542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66F2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246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BF8FE"/>
  <w15:docId w15:val="{6A5B5503-3CFE-4B03-9804-6D7DB1D7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DF66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116</Words>
  <Characters>667</Characters>
  <Application>Microsoft Office Word</Application>
  <DocSecurity>0</DocSecurity>
  <Lines>5</Lines>
  <Paragraphs>1</Paragraphs>
  <ScaleCrop>false</ScaleCrop>
  <Company>ETSI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3</cp:revision>
  <cp:lastPrinted>2020-02-05T15:54:00Z</cp:lastPrinted>
  <dcterms:created xsi:type="dcterms:W3CDTF">2025-05-06T09:06:00Z</dcterms:created>
  <dcterms:modified xsi:type="dcterms:W3CDTF">2025-05-06T09:09:00Z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